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7A850" w14:textId="75D0A6D9" w:rsidR="006B2F86" w:rsidRDefault="00D13646" w:rsidP="00E71FC3">
      <w:pPr>
        <w:pStyle w:val="NoSpacing"/>
      </w:pPr>
      <w:r>
        <w:rPr>
          <w:u w:val="single"/>
        </w:rPr>
        <w:t>Robert THROCKMORTON</w:t>
      </w:r>
      <w:r>
        <w:t xml:space="preserve">  </w:t>
      </w:r>
      <w:proofErr w:type="gramStart"/>
      <w:r>
        <w:t xml:space="preserve">   (</w:t>
      </w:r>
      <w:proofErr w:type="gramEnd"/>
      <w:r>
        <w:t>fl.1492-6)</w:t>
      </w:r>
    </w:p>
    <w:p w14:paraId="609DCB64" w14:textId="7BC023BA" w:rsidR="00D13646" w:rsidRDefault="00D13646" w:rsidP="00E71FC3">
      <w:pPr>
        <w:pStyle w:val="NoSpacing"/>
      </w:pPr>
      <w:r>
        <w:t xml:space="preserve">of </w:t>
      </w:r>
      <w:proofErr w:type="spellStart"/>
      <w:r>
        <w:t>Coughton</w:t>
      </w:r>
      <w:proofErr w:type="spellEnd"/>
      <w:r>
        <w:t>, Warwickshire.</w:t>
      </w:r>
    </w:p>
    <w:p w14:paraId="15278026" w14:textId="276BE2BC" w:rsidR="00D13646" w:rsidRDefault="00D13646" w:rsidP="00E71FC3">
      <w:pPr>
        <w:pStyle w:val="NoSpacing"/>
      </w:pPr>
    </w:p>
    <w:p w14:paraId="70E61139" w14:textId="452FAA1F" w:rsidR="00D13646" w:rsidRDefault="00D13646" w:rsidP="00E71FC3">
      <w:pPr>
        <w:pStyle w:val="NoSpacing"/>
      </w:pPr>
    </w:p>
    <w:p w14:paraId="509E4F30" w14:textId="0E78CE1F" w:rsidR="00D13646" w:rsidRDefault="00D13646" w:rsidP="00E71FC3">
      <w:pPr>
        <w:pStyle w:val="NoSpacing"/>
      </w:pPr>
      <w:r>
        <w:tab/>
        <w:t>1492</w:t>
      </w:r>
      <w:r>
        <w:tab/>
        <w:t>He was an executor of the Will of Sir William Lucy(q.v.).  (H.P. p.560)</w:t>
      </w:r>
    </w:p>
    <w:p w14:paraId="4B883688" w14:textId="0C36F45A" w:rsidR="00D13646" w:rsidRDefault="00D13646" w:rsidP="00E71FC3">
      <w:pPr>
        <w:pStyle w:val="NoSpacing"/>
      </w:pPr>
      <w:r>
        <w:tab/>
        <w:t>1496</w:t>
      </w:r>
      <w:r>
        <w:tab/>
        <w:t>He was a supervisor of the Will of Hugh Clopton(q.v.).   (ibid. p.198 n.12)</w:t>
      </w:r>
    </w:p>
    <w:p w14:paraId="3348CB55" w14:textId="0AAD3CEC" w:rsidR="00D13646" w:rsidRDefault="00D13646" w:rsidP="00E71FC3">
      <w:pPr>
        <w:pStyle w:val="NoSpacing"/>
      </w:pPr>
    </w:p>
    <w:p w14:paraId="3306D053" w14:textId="2772C889" w:rsidR="00D13646" w:rsidRDefault="00D13646" w:rsidP="00E71FC3">
      <w:pPr>
        <w:pStyle w:val="NoSpacing"/>
      </w:pPr>
    </w:p>
    <w:p w14:paraId="7983F513" w14:textId="4FE15C57" w:rsidR="00D13646" w:rsidRPr="00D13646" w:rsidRDefault="00D13646" w:rsidP="00E71FC3">
      <w:pPr>
        <w:pStyle w:val="NoSpacing"/>
      </w:pPr>
      <w:r>
        <w:t>17 June 2018</w:t>
      </w:r>
      <w:bookmarkStart w:id="0" w:name="_GoBack"/>
      <w:bookmarkEnd w:id="0"/>
    </w:p>
    <w:sectPr w:rsidR="00D13646" w:rsidRPr="00D136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B80A5" w14:textId="77777777" w:rsidR="00D13646" w:rsidRDefault="00D13646" w:rsidP="00E71FC3">
      <w:pPr>
        <w:spacing w:after="0" w:line="240" w:lineRule="auto"/>
      </w:pPr>
      <w:r>
        <w:separator/>
      </w:r>
    </w:p>
  </w:endnote>
  <w:endnote w:type="continuationSeparator" w:id="0">
    <w:p w14:paraId="6600561C" w14:textId="77777777" w:rsidR="00D13646" w:rsidRDefault="00D136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147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0F5E8" w14:textId="77777777" w:rsidR="00D13646" w:rsidRDefault="00D13646" w:rsidP="00E71FC3">
      <w:pPr>
        <w:spacing w:after="0" w:line="240" w:lineRule="auto"/>
      </w:pPr>
      <w:r>
        <w:separator/>
      </w:r>
    </w:p>
  </w:footnote>
  <w:footnote w:type="continuationSeparator" w:id="0">
    <w:p w14:paraId="7CAE17AD" w14:textId="77777777" w:rsidR="00D13646" w:rsidRDefault="00D136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646"/>
    <w:rsid w:val="001A7C09"/>
    <w:rsid w:val="00577BD5"/>
    <w:rsid w:val="00656CBA"/>
    <w:rsid w:val="006A1F77"/>
    <w:rsid w:val="00733BE7"/>
    <w:rsid w:val="00AB52E8"/>
    <w:rsid w:val="00B16D3F"/>
    <w:rsid w:val="00BB41AC"/>
    <w:rsid w:val="00D1364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45A71"/>
  <w15:chartTrackingRefBased/>
  <w15:docId w15:val="{487DA7C3-80F7-4419-9597-FAE304DD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2018-06-17T20:18:00Z</dcterms:created>
  <dcterms:modified xsi:type="dcterms:W3CDTF">2018-06-17T20:23:00Z</dcterms:modified>
</cp:coreProperties>
</file>